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CCFC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YONG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59EA8E4D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16620700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9B35B79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0C90DF2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3C28C05A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2680275" w14:textId="77777777" w:rsidR="001437FD" w:rsidRDefault="001437FD" w:rsidP="001437FD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6B330590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6954F6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6ED1E49" w14:textId="77777777" w:rsidR="001437FD" w:rsidRDefault="001437FD" w:rsidP="001437F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23 November 2022</w:t>
      </w:r>
    </w:p>
    <w:p w14:paraId="24ADE5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3F8C" w14:textId="77777777" w:rsidR="001437FD" w:rsidRDefault="001437FD" w:rsidP="009139A6">
      <w:r>
        <w:separator/>
      </w:r>
    </w:p>
  </w:endnote>
  <w:endnote w:type="continuationSeparator" w:id="0">
    <w:p w14:paraId="6930FAA8" w14:textId="77777777" w:rsidR="001437FD" w:rsidRDefault="001437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A1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81A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433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E6CB6" w14:textId="77777777" w:rsidR="001437FD" w:rsidRDefault="001437FD" w:rsidP="009139A6">
      <w:r>
        <w:separator/>
      </w:r>
    </w:p>
  </w:footnote>
  <w:footnote w:type="continuationSeparator" w:id="0">
    <w:p w14:paraId="50EA4BFB" w14:textId="77777777" w:rsidR="001437FD" w:rsidRDefault="001437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BFA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64B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12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7FD"/>
    <w:rsid w:val="000666E0"/>
    <w:rsid w:val="001437F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6BD38"/>
  <w15:chartTrackingRefBased/>
  <w15:docId w15:val="{0235F7AD-F49C-492A-B47B-0A1DFEB1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7F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2023-02-01T21:10:00Z</dcterms:created>
  <dcterms:modified xsi:type="dcterms:W3CDTF">2023-02-01T21:10:00Z</dcterms:modified>
</cp:coreProperties>
</file>